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8A5" w:rsidRPr="006305FF" w:rsidRDefault="002418A5">
      <w:pPr>
        <w:rPr>
          <w:rFonts w:ascii="黑体" w:eastAsia="黑体" w:hAnsi="仿宋" w:cs="宋体"/>
          <w:sz w:val="28"/>
          <w:szCs w:val="28"/>
        </w:rPr>
      </w:pPr>
      <w:r w:rsidRPr="006305FF">
        <w:rPr>
          <w:rFonts w:ascii="黑体" w:eastAsia="黑体" w:hAnsi="仿宋" w:cs="宋体" w:hint="eastAsia"/>
          <w:sz w:val="28"/>
          <w:szCs w:val="28"/>
        </w:rPr>
        <w:t>附件</w:t>
      </w:r>
      <w:r w:rsidRPr="006305FF">
        <w:rPr>
          <w:rFonts w:ascii="黑体" w:eastAsia="黑体" w:hAnsi="仿宋" w:cs="宋体"/>
          <w:sz w:val="28"/>
          <w:szCs w:val="28"/>
        </w:rPr>
        <w:t>1</w:t>
      </w:r>
      <w:r w:rsidRPr="006305FF">
        <w:rPr>
          <w:rFonts w:ascii="黑体" w:eastAsia="黑体" w:hAnsi="仿宋" w:cs="宋体" w:hint="eastAsia"/>
          <w:sz w:val="28"/>
          <w:szCs w:val="28"/>
        </w:rPr>
        <w:t>：</w:t>
      </w:r>
    </w:p>
    <w:p w:rsidR="002418A5" w:rsidRDefault="002418A5" w:rsidP="006305FF">
      <w:pPr>
        <w:spacing w:after="0"/>
        <w:jc w:val="center"/>
        <w:rPr>
          <w:rFonts w:ascii="方正小标宋_GBK" w:eastAsia="方正小标宋_GBK" w:hAnsi="宋体" w:cs="宋体"/>
          <w:bCs/>
          <w:sz w:val="40"/>
          <w:szCs w:val="40"/>
        </w:rPr>
      </w:pPr>
      <w:r w:rsidRPr="005145D5">
        <w:rPr>
          <w:rFonts w:ascii="方正小标宋_GBK" w:eastAsia="方正小标宋_GBK" w:hAnsi="宋体" w:cs="宋体" w:hint="eastAsia"/>
          <w:bCs/>
          <w:sz w:val="40"/>
          <w:szCs w:val="40"/>
        </w:rPr>
        <w:t>紫金县国道</w:t>
      </w:r>
      <w:r w:rsidRPr="005145D5">
        <w:rPr>
          <w:rFonts w:ascii="方正小标宋_GBK" w:eastAsia="方正小标宋_GBK" w:hAnsi="宋体" w:cs="宋体"/>
          <w:bCs/>
          <w:sz w:val="40"/>
          <w:szCs w:val="40"/>
        </w:rPr>
        <w:t>G236</w:t>
      </w:r>
      <w:r w:rsidRPr="005145D5">
        <w:rPr>
          <w:rFonts w:ascii="方正小标宋_GBK" w:eastAsia="方正小标宋_GBK" w:hAnsi="宋体" w:cs="宋体" w:hint="eastAsia"/>
          <w:bCs/>
          <w:sz w:val="40"/>
          <w:szCs w:val="40"/>
        </w:rPr>
        <w:t>环市路安良大道北</w:t>
      </w:r>
    </w:p>
    <w:p w:rsidR="002418A5" w:rsidRPr="005145D5" w:rsidRDefault="002418A5" w:rsidP="006305FF">
      <w:pPr>
        <w:spacing w:after="0"/>
        <w:jc w:val="center"/>
        <w:rPr>
          <w:rFonts w:ascii="方正小标宋_GBK" w:eastAsia="方正小标宋_GBK" w:hAnsi="宋体" w:cs="宋体"/>
          <w:bCs/>
          <w:sz w:val="40"/>
          <w:szCs w:val="40"/>
        </w:rPr>
      </w:pPr>
      <w:r w:rsidRPr="005145D5">
        <w:rPr>
          <w:rFonts w:ascii="方正小标宋_GBK" w:eastAsia="方正小标宋_GBK" w:hAnsi="宋体" w:cs="宋体" w:hint="eastAsia"/>
          <w:bCs/>
          <w:sz w:val="40"/>
          <w:szCs w:val="40"/>
        </w:rPr>
        <w:t>征地补偿标准</w:t>
      </w:r>
    </w:p>
    <w:p w:rsidR="002418A5" w:rsidRDefault="002418A5">
      <w:pPr>
        <w:spacing w:after="0" w:line="460" w:lineRule="exact"/>
        <w:jc w:val="both"/>
        <w:rPr>
          <w:rFonts w:ascii="仿宋" w:eastAsia="仿宋" w:hAnsi="仿宋" w:cs="宋体"/>
          <w:sz w:val="32"/>
          <w:szCs w:val="32"/>
        </w:rPr>
      </w:pPr>
    </w:p>
    <w:tbl>
      <w:tblPr>
        <w:tblW w:w="0" w:type="auto"/>
        <w:jc w:val="center"/>
        <w:tblLayout w:type="fixed"/>
        <w:tblLook w:val="00A0"/>
      </w:tblPr>
      <w:tblGrid>
        <w:gridCol w:w="2835"/>
        <w:gridCol w:w="1475"/>
        <w:gridCol w:w="2268"/>
        <w:gridCol w:w="2333"/>
      </w:tblGrid>
      <w:tr w:rsidR="002418A5" w:rsidRPr="002731F6" w:rsidTr="006305FF">
        <w:trPr>
          <w:trHeight w:val="117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黑体" w:eastAsia="黑体" w:hAnsi="宋体" w:cs="宋体"/>
                <w:sz w:val="28"/>
                <w:szCs w:val="28"/>
              </w:rPr>
            </w:pPr>
            <w:r w:rsidRPr="006305FF">
              <w:rPr>
                <w:rFonts w:ascii="黑体" w:eastAsia="黑体" w:hAnsi="宋体" w:cs="宋体" w:hint="eastAsia"/>
                <w:sz w:val="28"/>
                <w:szCs w:val="28"/>
              </w:rPr>
              <w:t>地</w:t>
            </w:r>
            <w:r w:rsidRPr="006305FF">
              <w:rPr>
                <w:rFonts w:ascii="黑体" w:eastAsia="黑体" w:hAnsi="宋体" w:cs="宋体"/>
                <w:sz w:val="28"/>
                <w:szCs w:val="28"/>
              </w:rPr>
              <w:t xml:space="preserve">  </w:t>
            </w:r>
            <w:r w:rsidRPr="006305FF">
              <w:rPr>
                <w:rFonts w:ascii="黑体" w:eastAsia="黑体" w:hAnsi="宋体" w:cs="宋体" w:hint="eastAsia"/>
                <w:sz w:val="28"/>
                <w:szCs w:val="28"/>
              </w:rPr>
              <w:t>类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黑体" w:eastAsia="黑体" w:hAnsi="宋体" w:cs="宋体"/>
                <w:sz w:val="28"/>
                <w:szCs w:val="28"/>
              </w:rPr>
            </w:pPr>
            <w:r w:rsidRPr="006305FF">
              <w:rPr>
                <w:rFonts w:ascii="黑体" w:eastAsia="黑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黑体" w:eastAsia="黑体" w:hAnsi="宋体" w:cs="宋体"/>
                <w:sz w:val="28"/>
                <w:szCs w:val="28"/>
              </w:rPr>
            </w:pPr>
            <w:r w:rsidRPr="006305FF">
              <w:rPr>
                <w:rFonts w:ascii="黑体" w:eastAsia="黑体" w:hAnsi="宋体" w:cs="宋体" w:hint="eastAsia"/>
                <w:sz w:val="28"/>
                <w:szCs w:val="28"/>
              </w:rPr>
              <w:t>补偿价格</w:t>
            </w:r>
            <w:r w:rsidRPr="006305FF">
              <w:rPr>
                <w:rFonts w:ascii="黑体" w:eastAsia="黑体" w:hAnsi="宋体" w:cs="宋体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Pr="006305FF">
              <w:rPr>
                <w:rFonts w:ascii="黑体" w:eastAsia="黑体" w:hAnsi="宋体" w:cs="宋体" w:hint="eastAsia"/>
                <w:sz w:val="28"/>
                <w:szCs w:val="28"/>
              </w:rPr>
              <w:t>（万元）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黑体" w:eastAsia="黑体" w:hAnsi="宋体" w:cs="宋体"/>
                <w:sz w:val="28"/>
                <w:szCs w:val="28"/>
              </w:rPr>
            </w:pPr>
            <w:r w:rsidRPr="006305FF">
              <w:rPr>
                <w:rFonts w:ascii="黑体" w:eastAsia="黑体" w:hAnsi="宋体" w:cs="宋体" w:hint="eastAsia"/>
                <w:sz w:val="28"/>
                <w:szCs w:val="28"/>
              </w:rPr>
              <w:t>备</w:t>
            </w:r>
            <w:r w:rsidRPr="006305FF">
              <w:rPr>
                <w:rFonts w:ascii="黑体" w:eastAsia="黑体" w:hAnsi="宋体" w:cs="宋体"/>
                <w:sz w:val="28"/>
                <w:szCs w:val="28"/>
              </w:rPr>
              <w:t xml:space="preserve">  </w:t>
            </w:r>
            <w:r w:rsidRPr="006305FF">
              <w:rPr>
                <w:rFonts w:ascii="黑体" w:eastAsia="黑体" w:hAnsi="宋体" w:cs="宋体" w:hint="eastAsia"/>
                <w:sz w:val="28"/>
                <w:szCs w:val="28"/>
              </w:rPr>
              <w:t>注</w:t>
            </w:r>
          </w:p>
        </w:tc>
      </w:tr>
      <w:tr w:rsidR="002418A5" w:rsidRPr="002731F6" w:rsidTr="006305FF">
        <w:trPr>
          <w:trHeight w:val="107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水田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/>
                <w:sz w:val="30"/>
                <w:szCs w:val="30"/>
              </w:rPr>
              <w:t>4.0305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2418A5" w:rsidRPr="002731F6" w:rsidTr="006305FF">
        <w:trPr>
          <w:trHeight w:val="107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旱地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/>
                <w:sz w:val="30"/>
                <w:szCs w:val="30"/>
              </w:rPr>
              <w:t>3.8134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2418A5" w:rsidRPr="002731F6" w:rsidTr="006305FF">
        <w:trPr>
          <w:trHeight w:val="107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园地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/>
                <w:sz w:val="30"/>
                <w:szCs w:val="30"/>
              </w:rPr>
              <w:t>3.1005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2418A5" w:rsidRPr="002731F6" w:rsidTr="006305FF">
        <w:trPr>
          <w:trHeight w:val="107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养殖水面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/>
                <w:sz w:val="30"/>
                <w:szCs w:val="30"/>
              </w:rPr>
              <w:t>4.1850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2418A5" w:rsidRPr="002731F6" w:rsidTr="006305FF">
        <w:trPr>
          <w:trHeight w:val="1021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林地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/>
                <w:sz w:val="30"/>
                <w:szCs w:val="30"/>
              </w:rPr>
              <w:t>1.4850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2418A5" w:rsidRPr="002731F6" w:rsidTr="006305FF">
        <w:trPr>
          <w:trHeight w:val="1021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建设用地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/>
                <w:sz w:val="30"/>
                <w:szCs w:val="30"/>
              </w:rPr>
              <w:t>3.8134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2418A5" w:rsidRPr="002731F6" w:rsidTr="006305FF">
        <w:trPr>
          <w:trHeight w:val="1021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交通公路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/>
                <w:sz w:val="30"/>
                <w:szCs w:val="30"/>
              </w:rPr>
              <w:t>3.8134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2418A5" w:rsidRPr="002731F6" w:rsidTr="006305FF">
        <w:trPr>
          <w:trHeight w:val="1021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集体未利用地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/>
                <w:sz w:val="30"/>
                <w:szCs w:val="30"/>
              </w:rPr>
              <w:t>1.2405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2418A5" w:rsidRPr="002731F6" w:rsidTr="006305FF">
        <w:trPr>
          <w:trHeight w:val="107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国有天然水面等未利用地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Pr="006305FF" w:rsidRDefault="002418A5">
            <w:pPr>
              <w:spacing w:after="0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6305FF">
              <w:rPr>
                <w:rFonts w:ascii="仿宋_GB2312" w:eastAsia="仿宋_GB2312" w:hAnsi="宋体" w:cs="宋体" w:hint="eastAsia"/>
                <w:sz w:val="30"/>
                <w:szCs w:val="30"/>
              </w:rPr>
              <w:t>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/>
                <w:sz w:val="30"/>
                <w:szCs w:val="30"/>
              </w:rPr>
              <w:t>0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8A5" w:rsidRDefault="002418A5">
            <w:pPr>
              <w:spacing w:after="0" w:line="40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</w:tbl>
    <w:p w:rsidR="002418A5" w:rsidRDefault="002418A5" w:rsidP="00E511C7">
      <w:pPr>
        <w:spacing w:beforeLines="50" w:after="0" w:line="220" w:lineRule="atLeast"/>
      </w:pPr>
    </w:p>
    <w:sectPr w:rsidR="002418A5" w:rsidSect="007D59EE">
      <w:footerReference w:type="even" r:id="rId7"/>
      <w:footerReference w:type="default" r:id="rId8"/>
      <w:pgSz w:w="11906" w:h="16838" w:code="9"/>
      <w:pgMar w:top="1418" w:right="1588" w:bottom="1418" w:left="1588" w:header="851" w:footer="992" w:gutter="0"/>
      <w:pgNumType w:fmt="numberInDash" w:start="4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8A5" w:rsidRDefault="002418A5" w:rsidP="006A25D7">
      <w:pPr>
        <w:spacing w:after="0"/>
      </w:pPr>
      <w:r>
        <w:separator/>
      </w:r>
    </w:p>
  </w:endnote>
  <w:endnote w:type="continuationSeparator" w:id="1">
    <w:p w:rsidR="002418A5" w:rsidRDefault="002418A5" w:rsidP="006A25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8A5" w:rsidRDefault="002418A5" w:rsidP="006305FF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18A5" w:rsidRDefault="002418A5" w:rsidP="006305FF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8A5" w:rsidRPr="006305FF" w:rsidRDefault="002418A5" w:rsidP="009317BF">
    <w:pPr>
      <w:pStyle w:val="Footer"/>
      <w:framePr w:wrap="around" w:vAnchor="text" w:hAnchor="margin" w:xAlign="outside" w:y="1"/>
      <w:rPr>
        <w:rStyle w:val="PageNumber"/>
        <w:rFonts w:ascii="宋体" w:eastAsia="宋体" w:hAnsi="宋体"/>
        <w:sz w:val="21"/>
        <w:szCs w:val="21"/>
      </w:rPr>
    </w:pPr>
    <w:r w:rsidRPr="006305FF">
      <w:rPr>
        <w:rStyle w:val="PageNumber"/>
        <w:rFonts w:ascii="宋体" w:eastAsia="宋体" w:hAnsi="宋体"/>
        <w:sz w:val="21"/>
        <w:szCs w:val="21"/>
      </w:rPr>
      <w:fldChar w:fldCharType="begin"/>
    </w:r>
    <w:r w:rsidRPr="006305FF">
      <w:rPr>
        <w:rStyle w:val="PageNumber"/>
        <w:rFonts w:ascii="宋体" w:eastAsia="宋体" w:hAnsi="宋体"/>
        <w:sz w:val="21"/>
        <w:szCs w:val="21"/>
      </w:rPr>
      <w:instrText xml:space="preserve">PAGE  </w:instrText>
    </w:r>
    <w:r w:rsidRPr="006305FF">
      <w:rPr>
        <w:rStyle w:val="PageNumber"/>
        <w:rFonts w:ascii="宋体" w:eastAsia="宋体" w:hAnsi="宋体"/>
        <w:sz w:val="21"/>
        <w:szCs w:val="21"/>
      </w:rPr>
      <w:fldChar w:fldCharType="separate"/>
    </w:r>
    <w:r>
      <w:rPr>
        <w:rStyle w:val="PageNumber"/>
        <w:rFonts w:ascii="宋体" w:eastAsia="宋体" w:hAnsi="宋体"/>
        <w:noProof/>
        <w:sz w:val="21"/>
        <w:szCs w:val="21"/>
      </w:rPr>
      <w:t>- 4 -</w:t>
    </w:r>
    <w:r w:rsidRPr="006305FF">
      <w:rPr>
        <w:rStyle w:val="PageNumber"/>
        <w:rFonts w:ascii="宋体" w:eastAsia="宋体" w:hAnsi="宋体"/>
        <w:sz w:val="21"/>
        <w:szCs w:val="21"/>
      </w:rPr>
      <w:fldChar w:fldCharType="end"/>
    </w:r>
  </w:p>
  <w:p w:rsidR="002418A5" w:rsidRDefault="002418A5" w:rsidP="006305FF">
    <w:pPr>
      <w:pStyle w:val="Footer"/>
      <w:ind w:right="360" w:firstLine="360"/>
      <w:jc w:val="center"/>
      <w:rPr>
        <w:rFonts w:ascii="宋体" w:eastAsia="宋体" w:hAnsi="宋体"/>
        <w:sz w:val="24"/>
        <w:szCs w:val="24"/>
      </w:rPr>
    </w:pPr>
  </w:p>
  <w:p w:rsidR="002418A5" w:rsidRDefault="002418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8A5" w:rsidRDefault="002418A5" w:rsidP="006A25D7">
      <w:pPr>
        <w:spacing w:after="0"/>
      </w:pPr>
      <w:r>
        <w:separator/>
      </w:r>
    </w:p>
  </w:footnote>
  <w:footnote w:type="continuationSeparator" w:id="1">
    <w:p w:rsidR="002418A5" w:rsidRDefault="002418A5" w:rsidP="006A25D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49D28"/>
    <w:multiLevelType w:val="singleLevel"/>
    <w:tmpl w:val="58F49D28"/>
    <w:lvl w:ilvl="0">
      <w:start w:val="1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250D8"/>
    <w:rsid w:val="00034462"/>
    <w:rsid w:val="000345C8"/>
    <w:rsid w:val="00040C5E"/>
    <w:rsid w:val="00070924"/>
    <w:rsid w:val="0008000D"/>
    <w:rsid w:val="00085249"/>
    <w:rsid w:val="00093801"/>
    <w:rsid w:val="0009659E"/>
    <w:rsid w:val="000A66FC"/>
    <w:rsid w:val="000B2057"/>
    <w:rsid w:val="000C47A9"/>
    <w:rsid w:val="000C54F2"/>
    <w:rsid w:val="000D3B0B"/>
    <w:rsid w:val="000E351B"/>
    <w:rsid w:val="000E4F7A"/>
    <w:rsid w:val="0013127A"/>
    <w:rsid w:val="00163E09"/>
    <w:rsid w:val="00165B31"/>
    <w:rsid w:val="001667C6"/>
    <w:rsid w:val="00182F9D"/>
    <w:rsid w:val="00193ABB"/>
    <w:rsid w:val="001A4B0E"/>
    <w:rsid w:val="001A55F5"/>
    <w:rsid w:val="001A7536"/>
    <w:rsid w:val="001D44E6"/>
    <w:rsid w:val="001E2AD9"/>
    <w:rsid w:val="001E472A"/>
    <w:rsid w:val="001F4DF0"/>
    <w:rsid w:val="002032B9"/>
    <w:rsid w:val="0020332C"/>
    <w:rsid w:val="00210034"/>
    <w:rsid w:val="002118CC"/>
    <w:rsid w:val="00213AB2"/>
    <w:rsid w:val="002418A5"/>
    <w:rsid w:val="00245525"/>
    <w:rsid w:val="00247A03"/>
    <w:rsid w:val="002509D9"/>
    <w:rsid w:val="002731F6"/>
    <w:rsid w:val="0028545E"/>
    <w:rsid w:val="00287BD0"/>
    <w:rsid w:val="002B3737"/>
    <w:rsid w:val="002B66B9"/>
    <w:rsid w:val="002C39B9"/>
    <w:rsid w:val="002C737D"/>
    <w:rsid w:val="002C78D0"/>
    <w:rsid w:val="00321262"/>
    <w:rsid w:val="00323B43"/>
    <w:rsid w:val="00330718"/>
    <w:rsid w:val="00356395"/>
    <w:rsid w:val="00372A77"/>
    <w:rsid w:val="003768E2"/>
    <w:rsid w:val="00390D53"/>
    <w:rsid w:val="003D12CB"/>
    <w:rsid w:val="003D28EE"/>
    <w:rsid w:val="003D37D8"/>
    <w:rsid w:val="003E5333"/>
    <w:rsid w:val="003E5354"/>
    <w:rsid w:val="003F5A74"/>
    <w:rsid w:val="003F7C7B"/>
    <w:rsid w:val="0040696F"/>
    <w:rsid w:val="00426133"/>
    <w:rsid w:val="00430B56"/>
    <w:rsid w:val="004358AB"/>
    <w:rsid w:val="00437A93"/>
    <w:rsid w:val="00443EC4"/>
    <w:rsid w:val="00444CAB"/>
    <w:rsid w:val="00447CB1"/>
    <w:rsid w:val="004668CF"/>
    <w:rsid w:val="00471C8B"/>
    <w:rsid w:val="00474653"/>
    <w:rsid w:val="00484377"/>
    <w:rsid w:val="00491EF9"/>
    <w:rsid w:val="004A41C9"/>
    <w:rsid w:val="004A6E20"/>
    <w:rsid w:val="004C1E40"/>
    <w:rsid w:val="004C3CDB"/>
    <w:rsid w:val="004D1042"/>
    <w:rsid w:val="004D65D6"/>
    <w:rsid w:val="004E5E36"/>
    <w:rsid w:val="004F0EA8"/>
    <w:rsid w:val="004F46B9"/>
    <w:rsid w:val="004F4B4A"/>
    <w:rsid w:val="004F503E"/>
    <w:rsid w:val="004F71BD"/>
    <w:rsid w:val="00500D1C"/>
    <w:rsid w:val="005145D5"/>
    <w:rsid w:val="00515B17"/>
    <w:rsid w:val="005370A7"/>
    <w:rsid w:val="0053724E"/>
    <w:rsid w:val="00544C64"/>
    <w:rsid w:val="00552794"/>
    <w:rsid w:val="005823BF"/>
    <w:rsid w:val="0059223F"/>
    <w:rsid w:val="005A0B49"/>
    <w:rsid w:val="005B7335"/>
    <w:rsid w:val="005D04DE"/>
    <w:rsid w:val="005D69C7"/>
    <w:rsid w:val="00601BAA"/>
    <w:rsid w:val="00604571"/>
    <w:rsid w:val="006305FF"/>
    <w:rsid w:val="00637AB9"/>
    <w:rsid w:val="00640553"/>
    <w:rsid w:val="00663593"/>
    <w:rsid w:val="00675CD2"/>
    <w:rsid w:val="00691901"/>
    <w:rsid w:val="00694B92"/>
    <w:rsid w:val="006A08D7"/>
    <w:rsid w:val="006A25D7"/>
    <w:rsid w:val="006A67C2"/>
    <w:rsid w:val="006B5B0A"/>
    <w:rsid w:val="006B6252"/>
    <w:rsid w:val="006E10AF"/>
    <w:rsid w:val="006E1CCC"/>
    <w:rsid w:val="006E3487"/>
    <w:rsid w:val="00705A14"/>
    <w:rsid w:val="00714F05"/>
    <w:rsid w:val="00731017"/>
    <w:rsid w:val="00737FEA"/>
    <w:rsid w:val="00740B6D"/>
    <w:rsid w:val="00741489"/>
    <w:rsid w:val="00756CE5"/>
    <w:rsid w:val="00756F32"/>
    <w:rsid w:val="00757D5C"/>
    <w:rsid w:val="00760930"/>
    <w:rsid w:val="007615ED"/>
    <w:rsid w:val="007907FB"/>
    <w:rsid w:val="00795EED"/>
    <w:rsid w:val="007D1164"/>
    <w:rsid w:val="007D59EE"/>
    <w:rsid w:val="007E3F57"/>
    <w:rsid w:val="007F2DBE"/>
    <w:rsid w:val="008060FA"/>
    <w:rsid w:val="0083734E"/>
    <w:rsid w:val="00843440"/>
    <w:rsid w:val="00844F7C"/>
    <w:rsid w:val="00845B6A"/>
    <w:rsid w:val="00855082"/>
    <w:rsid w:val="00884184"/>
    <w:rsid w:val="00893CB2"/>
    <w:rsid w:val="008A43DD"/>
    <w:rsid w:val="008A6E21"/>
    <w:rsid w:val="008B7726"/>
    <w:rsid w:val="008F06E7"/>
    <w:rsid w:val="008F73EA"/>
    <w:rsid w:val="008F7DAF"/>
    <w:rsid w:val="009005FB"/>
    <w:rsid w:val="00927B6A"/>
    <w:rsid w:val="009317BF"/>
    <w:rsid w:val="00935A29"/>
    <w:rsid w:val="00940251"/>
    <w:rsid w:val="00941B3D"/>
    <w:rsid w:val="00946E8A"/>
    <w:rsid w:val="00947814"/>
    <w:rsid w:val="00957C99"/>
    <w:rsid w:val="009A0D44"/>
    <w:rsid w:val="009B0FAD"/>
    <w:rsid w:val="009B4153"/>
    <w:rsid w:val="009C72DC"/>
    <w:rsid w:val="009D4356"/>
    <w:rsid w:val="009D4A1A"/>
    <w:rsid w:val="009E7481"/>
    <w:rsid w:val="009F5A2E"/>
    <w:rsid w:val="00A10A38"/>
    <w:rsid w:val="00A115B1"/>
    <w:rsid w:val="00A2265D"/>
    <w:rsid w:val="00A31AD3"/>
    <w:rsid w:val="00A31FED"/>
    <w:rsid w:val="00A51DDC"/>
    <w:rsid w:val="00A53DFB"/>
    <w:rsid w:val="00A565A2"/>
    <w:rsid w:val="00A70A94"/>
    <w:rsid w:val="00A7104C"/>
    <w:rsid w:val="00A819D3"/>
    <w:rsid w:val="00A81AC4"/>
    <w:rsid w:val="00A85B4E"/>
    <w:rsid w:val="00AA1D31"/>
    <w:rsid w:val="00AA72F2"/>
    <w:rsid w:val="00AC575E"/>
    <w:rsid w:val="00AD7D96"/>
    <w:rsid w:val="00AF4716"/>
    <w:rsid w:val="00AF7C47"/>
    <w:rsid w:val="00B2400E"/>
    <w:rsid w:val="00B342E7"/>
    <w:rsid w:val="00B610BA"/>
    <w:rsid w:val="00B7367C"/>
    <w:rsid w:val="00B7445C"/>
    <w:rsid w:val="00B90C6A"/>
    <w:rsid w:val="00BA77E9"/>
    <w:rsid w:val="00BC5D1A"/>
    <w:rsid w:val="00BC62B5"/>
    <w:rsid w:val="00BD0A19"/>
    <w:rsid w:val="00BF0CE9"/>
    <w:rsid w:val="00C01668"/>
    <w:rsid w:val="00C13013"/>
    <w:rsid w:val="00C32F90"/>
    <w:rsid w:val="00C43175"/>
    <w:rsid w:val="00C44784"/>
    <w:rsid w:val="00C47F53"/>
    <w:rsid w:val="00C60977"/>
    <w:rsid w:val="00C82347"/>
    <w:rsid w:val="00C86D74"/>
    <w:rsid w:val="00C96DB2"/>
    <w:rsid w:val="00CA0EEE"/>
    <w:rsid w:val="00CB0020"/>
    <w:rsid w:val="00CC34CD"/>
    <w:rsid w:val="00CC63E3"/>
    <w:rsid w:val="00CE2E00"/>
    <w:rsid w:val="00D03B3D"/>
    <w:rsid w:val="00D14034"/>
    <w:rsid w:val="00D17C93"/>
    <w:rsid w:val="00D2116B"/>
    <w:rsid w:val="00D31D50"/>
    <w:rsid w:val="00D36030"/>
    <w:rsid w:val="00D77646"/>
    <w:rsid w:val="00DB716C"/>
    <w:rsid w:val="00DD626D"/>
    <w:rsid w:val="00DE7E97"/>
    <w:rsid w:val="00DF2A5D"/>
    <w:rsid w:val="00E139F9"/>
    <w:rsid w:val="00E2751A"/>
    <w:rsid w:val="00E32F14"/>
    <w:rsid w:val="00E37E7B"/>
    <w:rsid w:val="00E40202"/>
    <w:rsid w:val="00E45AC4"/>
    <w:rsid w:val="00E511C7"/>
    <w:rsid w:val="00E5491D"/>
    <w:rsid w:val="00E622F7"/>
    <w:rsid w:val="00E9288B"/>
    <w:rsid w:val="00E975E6"/>
    <w:rsid w:val="00EA3E04"/>
    <w:rsid w:val="00EB52E0"/>
    <w:rsid w:val="00EC1CFE"/>
    <w:rsid w:val="00ED0769"/>
    <w:rsid w:val="00ED3CB4"/>
    <w:rsid w:val="00F32027"/>
    <w:rsid w:val="00F34A95"/>
    <w:rsid w:val="00F3644D"/>
    <w:rsid w:val="00F56960"/>
    <w:rsid w:val="00F62407"/>
    <w:rsid w:val="00F63042"/>
    <w:rsid w:val="00F71361"/>
    <w:rsid w:val="00F722E8"/>
    <w:rsid w:val="00F73813"/>
    <w:rsid w:val="00F73D69"/>
    <w:rsid w:val="00F8551B"/>
    <w:rsid w:val="00FA6454"/>
    <w:rsid w:val="00FC6343"/>
    <w:rsid w:val="00FD126D"/>
    <w:rsid w:val="00FD368C"/>
    <w:rsid w:val="00FD5E81"/>
    <w:rsid w:val="00FF226A"/>
    <w:rsid w:val="09474437"/>
    <w:rsid w:val="22BA16E7"/>
    <w:rsid w:val="27684BF7"/>
    <w:rsid w:val="35360CCA"/>
    <w:rsid w:val="36242517"/>
    <w:rsid w:val="3EEF0061"/>
    <w:rsid w:val="463715D5"/>
    <w:rsid w:val="488913A0"/>
    <w:rsid w:val="4BC66D32"/>
    <w:rsid w:val="64255000"/>
    <w:rsid w:val="6B284EDC"/>
    <w:rsid w:val="6C3C0232"/>
    <w:rsid w:val="71645BBA"/>
    <w:rsid w:val="72287574"/>
    <w:rsid w:val="7CFA2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5D7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6A25D7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6A25D7"/>
    <w:rPr>
      <w:rFonts w:ascii="Tahoma" w:hAnsi="Tahoma" w:cs="Times New Roman"/>
    </w:rPr>
  </w:style>
  <w:style w:type="paragraph" w:styleId="Footer">
    <w:name w:val="footer"/>
    <w:basedOn w:val="Normal"/>
    <w:link w:val="FooterChar"/>
    <w:uiPriority w:val="99"/>
    <w:rsid w:val="006A25D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A25D7"/>
    <w:rPr>
      <w:rFonts w:ascii="Tahoma" w:hAnsi="Tahoma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6A25D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25D7"/>
    <w:rPr>
      <w:rFonts w:ascii="Tahoma" w:hAnsi="Tahoma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6A25D7"/>
    <w:rPr>
      <w:rFonts w:cs="Times New Roman"/>
    </w:rPr>
  </w:style>
  <w:style w:type="paragraph" w:customStyle="1" w:styleId="1">
    <w:name w:val="列出段落1"/>
    <w:basedOn w:val="Normal"/>
    <w:uiPriority w:val="99"/>
    <w:rsid w:val="006A25D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56</Words>
  <Characters>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32</cp:revision>
  <cp:lastPrinted>2017-11-27T08:02:00Z</cp:lastPrinted>
  <dcterms:created xsi:type="dcterms:W3CDTF">2016-09-20T03:26:00Z</dcterms:created>
  <dcterms:modified xsi:type="dcterms:W3CDTF">2018-03-02T00:47:00Z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